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29EB6F78" w:rsidR="000972EF" w:rsidRPr="000972EF" w:rsidRDefault="0053265F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A</w:t>
            </w:r>
            <w:r w:rsidR="00A5500A">
              <w:rPr>
                <w:rFonts w:ascii="Microsoft Sans Serif" w:hAnsi="Microsoft Sans Serif" w:cs="Microsoft Sans Serif"/>
                <w:sz w:val="36"/>
                <w:szCs w:val="48"/>
              </w:rPr>
              <w:t>nglický</w:t>
            </w:r>
            <w:r>
              <w:rPr>
                <w:rFonts w:ascii="Microsoft Sans Serif" w:hAnsi="Microsoft Sans Serif" w:cs="Microsoft Sans Serif"/>
                <w:sz w:val="36"/>
                <w:szCs w:val="48"/>
              </w:rPr>
              <w:t xml:space="preserve"> kokršpaněl</w:t>
            </w:r>
            <w:r w:rsidR="002F063F">
              <w:rPr>
                <w:rFonts w:ascii="Microsoft Sans Serif" w:hAnsi="Microsoft Sans Serif" w:cs="Microsoft Sans Serif"/>
                <w:sz w:val="36"/>
                <w:szCs w:val="48"/>
              </w:rPr>
              <w:t>/</w:t>
            </w:r>
            <w:proofErr w:type="spellStart"/>
            <w:r w:rsidR="002F063F">
              <w:rPr>
                <w:rFonts w:ascii="Microsoft Sans Serif" w:hAnsi="Microsoft Sans Serif" w:cs="Microsoft Sans Serif"/>
                <w:sz w:val="36"/>
                <w:szCs w:val="48"/>
              </w:rPr>
              <w:t>English</w:t>
            </w:r>
            <w:proofErr w:type="spellEnd"/>
            <w:r w:rsidR="002F063F">
              <w:rPr>
                <w:rFonts w:ascii="Microsoft Sans Serif" w:hAnsi="Microsoft Sans Serif" w:cs="Microsoft Sans Serif"/>
                <w:sz w:val="36"/>
                <w:szCs w:val="48"/>
              </w:rPr>
              <w:t xml:space="preserve"> </w:t>
            </w:r>
            <w:proofErr w:type="spellStart"/>
            <w:r w:rsidR="002F063F">
              <w:rPr>
                <w:rFonts w:ascii="Microsoft Sans Serif" w:hAnsi="Microsoft Sans Serif" w:cs="Microsoft Sans Serif"/>
                <w:sz w:val="36"/>
                <w:szCs w:val="48"/>
              </w:rPr>
              <w:t>Cocker</w:t>
            </w:r>
            <w:proofErr w:type="spellEnd"/>
            <w:r w:rsidR="002F063F">
              <w:rPr>
                <w:rFonts w:ascii="Microsoft Sans Serif" w:hAnsi="Microsoft Sans Serif" w:cs="Microsoft Sans Serif"/>
                <w:sz w:val="36"/>
                <w:szCs w:val="48"/>
              </w:rPr>
              <w:t xml:space="preserve"> </w:t>
            </w:r>
            <w:proofErr w:type="spellStart"/>
            <w:r w:rsidR="002F063F">
              <w:rPr>
                <w:rFonts w:ascii="Microsoft Sans Serif" w:hAnsi="Microsoft Sans Serif" w:cs="Microsoft Sans Serif"/>
                <w:sz w:val="36"/>
                <w:szCs w:val="48"/>
              </w:rPr>
              <w:t>spaniel</w:t>
            </w:r>
            <w:proofErr w:type="spellEnd"/>
          </w:p>
        </w:tc>
        <w:tc>
          <w:tcPr>
            <w:tcW w:w="4549" w:type="dxa"/>
          </w:tcPr>
          <w:p w14:paraId="7F02FD12" w14:textId="30FAD8D5" w:rsidR="000972EF" w:rsidRPr="000972EF" w:rsidRDefault="000A0E33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</w:rPr>
              <w:drawing>
                <wp:inline distT="0" distB="0" distL="0" distR="0" wp14:anchorId="7AF0CD7F" wp14:editId="4E4B11E8">
                  <wp:extent cx="2468880" cy="1851660"/>
                  <wp:effectExtent l="0" t="0" r="7620" b="0"/>
                  <wp:docPr id="1348520101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8880" cy="185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28"/>
        <w:gridCol w:w="2047"/>
        <w:gridCol w:w="2151"/>
        <w:gridCol w:w="2052"/>
        <w:gridCol w:w="2068"/>
      </w:tblGrid>
      <w:tr w:rsidR="006A6FB0" w14:paraId="0DBBDAB2" w14:textId="77777777" w:rsidTr="006A6FB0">
        <w:trPr>
          <w:trHeight w:val="873"/>
        </w:trPr>
        <w:tc>
          <w:tcPr>
            <w:tcW w:w="846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75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75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75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75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046D70" w14:paraId="5C9765AD" w14:textId="77777777" w:rsidTr="00E751BD">
        <w:trPr>
          <w:cantSplit/>
          <w:trHeight w:val="1134"/>
        </w:trPr>
        <w:tc>
          <w:tcPr>
            <w:tcW w:w="846" w:type="dxa"/>
            <w:vAlign w:val="center"/>
          </w:tcPr>
          <w:p w14:paraId="7AC19762" w14:textId="77777777" w:rsidR="00046D70" w:rsidRPr="006A6FB0" w:rsidRDefault="00046D70" w:rsidP="00046D7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075" w:type="dxa"/>
          </w:tcPr>
          <w:p w14:paraId="325143E2" w14:textId="77777777" w:rsidR="00046D70" w:rsidRPr="00E751BD" w:rsidRDefault="00542BF5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Syndrom suchého oka</w:t>
            </w:r>
          </w:p>
          <w:p w14:paraId="6FD977B2" w14:textId="4E5C88DB" w:rsidR="00542BF5" w:rsidRPr="00E751BD" w:rsidRDefault="00542BF5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(KCS)</w:t>
            </w:r>
          </w:p>
        </w:tc>
        <w:tc>
          <w:tcPr>
            <w:tcW w:w="2075" w:type="dxa"/>
          </w:tcPr>
          <w:p w14:paraId="04D1D37D" w14:textId="77777777" w:rsidR="002B6324" w:rsidRPr="00E751BD" w:rsidRDefault="002B6324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</w:tc>
        <w:tc>
          <w:tcPr>
            <w:tcW w:w="2075" w:type="dxa"/>
          </w:tcPr>
          <w:p w14:paraId="00AB2493" w14:textId="15C5F347" w:rsidR="00046D70" w:rsidRPr="00E751BD" w:rsidRDefault="001F7BD5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2075" w:type="dxa"/>
          </w:tcPr>
          <w:p w14:paraId="40A6DDCA" w14:textId="11AF0940" w:rsidR="00046D70" w:rsidRPr="00E751BD" w:rsidRDefault="00D75DA5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</w:tr>
      <w:tr w:rsidR="008D4636" w14:paraId="3949BCFD" w14:textId="77777777" w:rsidTr="00E751BD">
        <w:trPr>
          <w:cantSplit/>
          <w:trHeight w:val="1134"/>
        </w:trPr>
        <w:tc>
          <w:tcPr>
            <w:tcW w:w="846" w:type="dxa"/>
            <w:vAlign w:val="center"/>
          </w:tcPr>
          <w:p w14:paraId="3724743E" w14:textId="77777777" w:rsidR="008D4636" w:rsidRPr="006A6FB0" w:rsidRDefault="008D4636" w:rsidP="008D4636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075" w:type="dxa"/>
          </w:tcPr>
          <w:p w14:paraId="0C8C3290" w14:textId="6B585431" w:rsidR="008D4636" w:rsidRPr="00E751BD" w:rsidRDefault="008D4636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proofErr w:type="spellStart"/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Distichiáza</w:t>
            </w:r>
            <w:proofErr w:type="spellEnd"/>
          </w:p>
        </w:tc>
        <w:tc>
          <w:tcPr>
            <w:tcW w:w="2075" w:type="dxa"/>
          </w:tcPr>
          <w:p w14:paraId="797C6F16" w14:textId="359E0D82" w:rsidR="008D4636" w:rsidRPr="00E751BD" w:rsidRDefault="008D4636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</w:tc>
        <w:tc>
          <w:tcPr>
            <w:tcW w:w="2075" w:type="dxa"/>
          </w:tcPr>
          <w:p w14:paraId="35BEA8B6" w14:textId="573ED82F" w:rsidR="008D4636" w:rsidRPr="00E751BD" w:rsidRDefault="001F7BD5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2075" w:type="dxa"/>
          </w:tcPr>
          <w:p w14:paraId="6E5B228F" w14:textId="3381EB3F" w:rsidR="008F46EB" w:rsidRPr="00E751BD" w:rsidRDefault="00C208F7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Chov na zvážení</w:t>
            </w:r>
            <w:r w:rsidR="00AE6040" w:rsidRPr="00E751BD">
              <w:rPr>
                <w:rFonts w:ascii="Microsoft Sans Serif" w:hAnsi="Microsoft Sans Serif" w:cs="Microsoft Sans Serif"/>
                <w:sz w:val="22"/>
                <w:szCs w:val="22"/>
              </w:rPr>
              <w:t>, v případě zaškrtnutí políčka „závažný/severe“ NE</w:t>
            </w:r>
          </w:p>
        </w:tc>
      </w:tr>
      <w:tr w:rsidR="00871D34" w14:paraId="34A2F2DB" w14:textId="77777777" w:rsidTr="00E751BD">
        <w:trPr>
          <w:cantSplit/>
          <w:trHeight w:val="1134"/>
        </w:trPr>
        <w:tc>
          <w:tcPr>
            <w:tcW w:w="846" w:type="dxa"/>
            <w:vAlign w:val="center"/>
          </w:tcPr>
          <w:p w14:paraId="5CE40542" w14:textId="77777777" w:rsidR="00871D34" w:rsidRPr="006A6FB0" w:rsidRDefault="00871D34" w:rsidP="00871D34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075" w:type="dxa"/>
          </w:tcPr>
          <w:p w14:paraId="32AA9C87" w14:textId="68F7A833" w:rsidR="00871D34" w:rsidRPr="00E751BD" w:rsidRDefault="00871D34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Glaukom</w:t>
            </w:r>
          </w:p>
        </w:tc>
        <w:tc>
          <w:tcPr>
            <w:tcW w:w="2075" w:type="dxa"/>
          </w:tcPr>
          <w:p w14:paraId="5643C1EE" w14:textId="69494468" w:rsidR="00871D34" w:rsidRPr="00E751BD" w:rsidRDefault="00757EFB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 xml:space="preserve">Možná abnormalita </w:t>
            </w:r>
            <w:proofErr w:type="spellStart"/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iridokorneálního</w:t>
            </w:r>
            <w:proofErr w:type="spellEnd"/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 xml:space="preserve"> úhlu – </w:t>
            </w:r>
            <w:proofErr w:type="spellStart"/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gonioskopické</w:t>
            </w:r>
            <w:proofErr w:type="spellEnd"/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 xml:space="preserve"> vyšetření</w:t>
            </w:r>
          </w:p>
        </w:tc>
        <w:tc>
          <w:tcPr>
            <w:tcW w:w="2075" w:type="dxa"/>
          </w:tcPr>
          <w:p w14:paraId="0073ADF8" w14:textId="7CE206BB" w:rsidR="00871D34" w:rsidRPr="00E751BD" w:rsidRDefault="001F7BD5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2075" w:type="dxa"/>
          </w:tcPr>
          <w:p w14:paraId="70E5A2C9" w14:textId="1E00AD6F" w:rsidR="00871D34" w:rsidRPr="00E751BD" w:rsidRDefault="00D75DA5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</w:tr>
      <w:tr w:rsidR="007664E4" w14:paraId="3EBF8B2B" w14:textId="77777777" w:rsidTr="00E751BD">
        <w:trPr>
          <w:cantSplit/>
          <w:trHeight w:val="1134"/>
        </w:trPr>
        <w:tc>
          <w:tcPr>
            <w:tcW w:w="846" w:type="dxa"/>
            <w:vAlign w:val="center"/>
          </w:tcPr>
          <w:p w14:paraId="6A4B87E9" w14:textId="77777777" w:rsidR="007664E4" w:rsidRPr="006A6FB0" w:rsidRDefault="007664E4" w:rsidP="007664E4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075" w:type="dxa"/>
          </w:tcPr>
          <w:p w14:paraId="5E775F83" w14:textId="3733DB8D" w:rsidR="007664E4" w:rsidRPr="00E751BD" w:rsidRDefault="007664E4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Persistentní pupilární membrána</w:t>
            </w:r>
          </w:p>
          <w:p w14:paraId="6EA9D301" w14:textId="7FFC9BB8" w:rsidR="007664E4" w:rsidRPr="00E751BD" w:rsidRDefault="00542BF5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(PPM)</w:t>
            </w:r>
          </w:p>
        </w:tc>
        <w:tc>
          <w:tcPr>
            <w:tcW w:w="2075" w:type="dxa"/>
          </w:tcPr>
          <w:p w14:paraId="5E4B3ABC" w14:textId="18EED0F7" w:rsidR="00542BF5" w:rsidRPr="00E751BD" w:rsidRDefault="00542BF5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1.iris to iris</w:t>
            </w:r>
          </w:p>
          <w:p w14:paraId="07191E5C" w14:textId="77777777" w:rsidR="00542BF5" w:rsidRPr="00E751BD" w:rsidRDefault="00542BF5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69AE5DA7" w14:textId="324FAF30" w:rsidR="00542BF5" w:rsidRPr="00E751BD" w:rsidRDefault="00542BF5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 xml:space="preserve">2. </w:t>
            </w:r>
            <w:r w:rsidR="00E751BD" w:rsidRPr="00E751BD">
              <w:rPr>
                <w:rFonts w:ascii="Microsoft Sans Serif" w:hAnsi="Microsoft Sans Serif" w:cs="Microsoft Sans Serif"/>
                <w:sz w:val="22"/>
                <w:szCs w:val="22"/>
              </w:rPr>
              <w:t>iris – rohovka</w:t>
            </w:r>
          </w:p>
          <w:p w14:paraId="7E602634" w14:textId="1CD35598" w:rsidR="00542BF5" w:rsidRPr="00E751BD" w:rsidRDefault="00542BF5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Iris-</w:t>
            </w:r>
            <w:proofErr w:type="spellStart"/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cornea</w:t>
            </w:r>
            <w:proofErr w:type="spellEnd"/>
          </w:p>
          <w:p w14:paraId="614BAC47" w14:textId="77777777" w:rsidR="00542BF5" w:rsidRPr="00E751BD" w:rsidRDefault="00542BF5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4B15FCEF" w14:textId="08287FD2" w:rsidR="007664E4" w:rsidRPr="00E751BD" w:rsidRDefault="009F053C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22"/>
              </w:rPr>
              <w:t xml:space="preserve">3. </w:t>
            </w:r>
            <w:proofErr w:type="spellStart"/>
            <w:r w:rsidR="00542BF5" w:rsidRPr="00E751BD">
              <w:rPr>
                <w:rFonts w:ascii="Microsoft Sans Serif" w:hAnsi="Microsoft Sans Serif" w:cs="Microsoft Sans Serif"/>
                <w:sz w:val="22"/>
                <w:szCs w:val="22"/>
              </w:rPr>
              <w:t>pigmetové</w:t>
            </w:r>
            <w:proofErr w:type="spellEnd"/>
            <w:r w:rsidR="00542BF5" w:rsidRPr="00E751BD">
              <w:rPr>
                <w:rFonts w:ascii="Microsoft Sans Serif" w:hAnsi="Microsoft Sans Serif" w:cs="Microsoft Sans Serif"/>
                <w:sz w:val="22"/>
                <w:szCs w:val="22"/>
              </w:rPr>
              <w:t xml:space="preserve"> skvrny na předním pouzdru čočky</w:t>
            </w:r>
          </w:p>
          <w:p w14:paraId="0410B3A5" w14:textId="5BE125DE" w:rsidR="007664E4" w:rsidRPr="00E751BD" w:rsidRDefault="00542BF5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(</w:t>
            </w:r>
            <w:r w:rsidR="007664E4" w:rsidRPr="00E751BD">
              <w:rPr>
                <w:rFonts w:ascii="Microsoft Sans Serif" w:hAnsi="Microsoft Sans Serif" w:cs="Microsoft Sans Serif"/>
                <w:sz w:val="22"/>
                <w:szCs w:val="22"/>
              </w:rPr>
              <w:t>žádná pigmentovaná vlákna</w:t>
            </w: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)</w:t>
            </w:r>
          </w:p>
        </w:tc>
        <w:tc>
          <w:tcPr>
            <w:tcW w:w="2075" w:type="dxa"/>
          </w:tcPr>
          <w:p w14:paraId="0BB945DB" w14:textId="2512D1F7" w:rsidR="007664E4" w:rsidRDefault="001F7BD5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  <w:p w14:paraId="4F2E598A" w14:textId="77777777" w:rsidR="00E751BD" w:rsidRPr="00E751BD" w:rsidRDefault="00E751BD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0FC8722C" w14:textId="19FE38F8" w:rsidR="007664E4" w:rsidRPr="00E751BD" w:rsidRDefault="001F7BD5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2075" w:type="dxa"/>
          </w:tcPr>
          <w:p w14:paraId="6BA4365B" w14:textId="176B83C6" w:rsidR="008E0AEB" w:rsidRPr="00E751BD" w:rsidRDefault="009F053C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22"/>
              </w:rPr>
              <w:t>1.</w:t>
            </w:r>
            <w:r w:rsidR="008E0AEB" w:rsidRPr="00E751BD">
              <w:rPr>
                <w:rFonts w:ascii="Microsoft Sans Serif" w:hAnsi="Microsoft Sans Serif" w:cs="Microsoft Sans Serif"/>
                <w:sz w:val="22"/>
                <w:szCs w:val="22"/>
              </w:rPr>
              <w:t>Chov na zvážen</w:t>
            </w:r>
            <w:r w:rsidR="00AE6040" w:rsidRPr="00E751BD">
              <w:rPr>
                <w:rFonts w:ascii="Microsoft Sans Serif" w:hAnsi="Microsoft Sans Serif" w:cs="Microsoft Sans Serif"/>
                <w:sz w:val="22"/>
                <w:szCs w:val="22"/>
              </w:rPr>
              <w:t>í</w:t>
            </w:r>
          </w:p>
          <w:p w14:paraId="3E09A585" w14:textId="77777777" w:rsidR="00E751BD" w:rsidRDefault="00E751BD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01AC386A" w14:textId="46176A4B" w:rsidR="009F053C" w:rsidRDefault="009F053C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22"/>
              </w:rPr>
              <w:t>2.NE</w:t>
            </w:r>
          </w:p>
          <w:p w14:paraId="6D854DC6" w14:textId="77777777" w:rsidR="009F053C" w:rsidRDefault="009F053C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2874C859" w14:textId="77777777" w:rsidR="009F053C" w:rsidRDefault="009F053C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61AE083E" w14:textId="049DC062" w:rsidR="00BB3ED7" w:rsidRPr="00E751BD" w:rsidRDefault="00BB3ED7" w:rsidP="009F053C">
            <w:pPr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2E0DA41E" w14:textId="70571636" w:rsidR="007664E4" w:rsidRDefault="009F053C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22"/>
              </w:rPr>
              <w:t>3.</w:t>
            </w:r>
            <w:r w:rsidR="00D75DA5" w:rsidRPr="00E751BD">
              <w:rPr>
                <w:rFonts w:ascii="Microsoft Sans Serif" w:hAnsi="Microsoft Sans Serif" w:cs="Microsoft Sans Serif"/>
                <w:sz w:val="22"/>
                <w:szCs w:val="22"/>
              </w:rPr>
              <w:t>Bez zápisu do certifikátu</w:t>
            </w:r>
          </w:p>
          <w:p w14:paraId="17D0C26D" w14:textId="0C19545B" w:rsidR="009F053C" w:rsidRPr="00E751BD" w:rsidRDefault="009F053C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22"/>
              </w:rPr>
              <w:t>Chov bez omezení</w:t>
            </w:r>
          </w:p>
        </w:tc>
      </w:tr>
      <w:tr w:rsidR="007664E4" w14:paraId="10A935A8" w14:textId="77777777" w:rsidTr="00E751BD">
        <w:trPr>
          <w:cantSplit/>
          <w:trHeight w:val="1134"/>
        </w:trPr>
        <w:tc>
          <w:tcPr>
            <w:tcW w:w="846" w:type="dxa"/>
            <w:vAlign w:val="center"/>
          </w:tcPr>
          <w:p w14:paraId="554AB39B" w14:textId="77777777" w:rsidR="007664E4" w:rsidRDefault="007664E4" w:rsidP="007664E4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075" w:type="dxa"/>
          </w:tcPr>
          <w:p w14:paraId="2DD929FC" w14:textId="67475925" w:rsidR="007664E4" w:rsidRPr="00E751BD" w:rsidRDefault="00CC3215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  <w:vertAlign w:val="superscript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Katarakta</w:t>
            </w:r>
          </w:p>
        </w:tc>
        <w:tc>
          <w:tcPr>
            <w:tcW w:w="2075" w:type="dxa"/>
          </w:tcPr>
          <w:p w14:paraId="5ED70A8C" w14:textId="389B6BBD" w:rsidR="00D44EA3" w:rsidRPr="00E751BD" w:rsidRDefault="003A2D8D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1.posterior</w:t>
            </w:r>
            <w:r w:rsidR="00003A13" w:rsidRPr="00E751BD">
              <w:rPr>
                <w:rFonts w:ascii="Microsoft Sans Serif" w:hAnsi="Microsoft Sans Serif" w:cs="Microsoft Sans Serif"/>
                <w:sz w:val="22"/>
                <w:szCs w:val="22"/>
              </w:rPr>
              <w:t>ní</w:t>
            </w: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 xml:space="preserve"> </w:t>
            </w:r>
            <w:r w:rsidR="00003A13" w:rsidRPr="00E751BD">
              <w:rPr>
                <w:rFonts w:ascii="Microsoft Sans Serif" w:hAnsi="Microsoft Sans Serif" w:cs="Microsoft Sans Serif"/>
                <w:sz w:val="22"/>
                <w:szCs w:val="22"/>
              </w:rPr>
              <w:t>k</w:t>
            </w: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orti</w:t>
            </w:r>
            <w:r w:rsidR="00003A13" w:rsidRPr="00E751BD">
              <w:rPr>
                <w:rFonts w:ascii="Microsoft Sans Serif" w:hAnsi="Microsoft Sans Serif" w:cs="Microsoft Sans Serif"/>
                <w:sz w:val="22"/>
                <w:szCs w:val="22"/>
              </w:rPr>
              <w:t>kální</w:t>
            </w:r>
          </w:p>
          <w:p w14:paraId="2A92C92B" w14:textId="77777777" w:rsidR="00D44EA3" w:rsidRPr="00E751BD" w:rsidRDefault="00D44EA3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7F2C78DE" w14:textId="28D4D3F9" w:rsidR="007664E4" w:rsidRPr="00E751BD" w:rsidRDefault="003A2D8D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  <w:vertAlign w:val="superscript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2.nu</w:t>
            </w:r>
            <w:r w:rsidR="00003A13" w:rsidRPr="00E751BD">
              <w:rPr>
                <w:rFonts w:ascii="Microsoft Sans Serif" w:hAnsi="Microsoft Sans Serif" w:cs="Microsoft Sans Serif"/>
                <w:sz w:val="22"/>
                <w:szCs w:val="22"/>
              </w:rPr>
              <w:t>k</w:t>
            </w: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le</w:t>
            </w:r>
            <w:r w:rsidR="00003A13" w:rsidRPr="00E751BD">
              <w:rPr>
                <w:rFonts w:ascii="Microsoft Sans Serif" w:hAnsi="Microsoft Sans Serif" w:cs="Microsoft Sans Serif"/>
                <w:sz w:val="22"/>
                <w:szCs w:val="22"/>
              </w:rPr>
              <w:t>ární</w:t>
            </w: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 xml:space="preserve"> fibril</w:t>
            </w:r>
            <w:r w:rsidR="00003A13" w:rsidRPr="00E751BD">
              <w:rPr>
                <w:rFonts w:ascii="Microsoft Sans Serif" w:hAnsi="Microsoft Sans Serif" w:cs="Microsoft Sans Serif"/>
                <w:sz w:val="22"/>
                <w:szCs w:val="22"/>
              </w:rPr>
              <w:t>árn</w:t>
            </w:r>
            <w:r w:rsidR="001F7BD5" w:rsidRPr="00E751BD">
              <w:rPr>
                <w:rFonts w:ascii="Microsoft Sans Serif" w:hAnsi="Microsoft Sans Serif" w:cs="Microsoft Sans Serif"/>
                <w:sz w:val="22"/>
                <w:szCs w:val="22"/>
              </w:rPr>
              <w:t>í</w:t>
            </w:r>
          </w:p>
        </w:tc>
        <w:tc>
          <w:tcPr>
            <w:tcW w:w="2075" w:type="dxa"/>
          </w:tcPr>
          <w:p w14:paraId="0D38BAF6" w14:textId="4671FC90" w:rsidR="00D44EA3" w:rsidRPr="00E751BD" w:rsidRDefault="001F7BD5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  <w:p w14:paraId="6D14C374" w14:textId="77777777" w:rsidR="00AB2D13" w:rsidRPr="00E751BD" w:rsidRDefault="00AB2D13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6825D20F" w14:textId="29F18E8B" w:rsidR="007664E4" w:rsidRPr="00E751BD" w:rsidRDefault="001F7BD5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2075" w:type="dxa"/>
          </w:tcPr>
          <w:p w14:paraId="545039D1" w14:textId="1DB573DC" w:rsidR="00AB2D13" w:rsidRPr="00E751BD" w:rsidRDefault="00D75DA5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  <w:p w14:paraId="5E1ED4C8" w14:textId="77777777" w:rsidR="001D07F9" w:rsidRPr="00E751BD" w:rsidRDefault="001D07F9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0DF87B92" w14:textId="6C3A2147" w:rsidR="007664E4" w:rsidRPr="00E751BD" w:rsidRDefault="00D75DA5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</w:tr>
      <w:tr w:rsidR="00607677" w14:paraId="24CB0390" w14:textId="77777777" w:rsidTr="00E751BD">
        <w:trPr>
          <w:cantSplit/>
          <w:trHeight w:val="1134"/>
        </w:trPr>
        <w:tc>
          <w:tcPr>
            <w:tcW w:w="846" w:type="dxa"/>
            <w:vAlign w:val="center"/>
          </w:tcPr>
          <w:p w14:paraId="467C288D" w14:textId="37672368" w:rsidR="00607677" w:rsidRDefault="00607677" w:rsidP="00607677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F</w:t>
            </w:r>
          </w:p>
        </w:tc>
        <w:tc>
          <w:tcPr>
            <w:tcW w:w="2075" w:type="dxa"/>
          </w:tcPr>
          <w:p w14:paraId="7929FB4C" w14:textId="437C1CEC" w:rsidR="00607677" w:rsidRPr="00E751BD" w:rsidRDefault="00607677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  <w:vertAlign w:val="superscript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Progresivní retinální atrofie</w:t>
            </w:r>
          </w:p>
          <w:p w14:paraId="242C7DBE" w14:textId="12848964" w:rsidR="00607677" w:rsidRPr="00E751BD" w:rsidRDefault="00607677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(</w:t>
            </w:r>
            <w:r w:rsidR="004800A3" w:rsidRPr="00E751BD">
              <w:rPr>
                <w:rFonts w:ascii="Microsoft Sans Serif" w:hAnsi="Microsoft Sans Serif" w:cs="Microsoft Sans Serif"/>
                <w:sz w:val="22"/>
                <w:szCs w:val="22"/>
              </w:rPr>
              <w:t>PRA)</w:t>
            </w:r>
          </w:p>
        </w:tc>
        <w:tc>
          <w:tcPr>
            <w:tcW w:w="2075" w:type="dxa"/>
          </w:tcPr>
          <w:p w14:paraId="358E7568" w14:textId="1BDA2EA5" w:rsidR="00625CC5" w:rsidRPr="00E751BD" w:rsidRDefault="00625CC5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klinické příznaky</w:t>
            </w:r>
          </w:p>
          <w:p w14:paraId="353AD5F2" w14:textId="77777777" w:rsidR="00625CC5" w:rsidRPr="00E751BD" w:rsidRDefault="00625CC5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v 3-6</w:t>
            </w:r>
          </w:p>
          <w:p w14:paraId="59E0B7AA" w14:textId="63961116" w:rsidR="00625CC5" w:rsidRPr="00E751BD" w:rsidRDefault="00625CC5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roce života, někdy i dříve</w:t>
            </w:r>
          </w:p>
        </w:tc>
        <w:tc>
          <w:tcPr>
            <w:tcW w:w="2075" w:type="dxa"/>
          </w:tcPr>
          <w:p w14:paraId="6966C9E8" w14:textId="41C49DF7" w:rsidR="00607677" w:rsidRPr="00E751BD" w:rsidRDefault="00607677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Autosomálně recesivní</w:t>
            </w:r>
          </w:p>
          <w:p w14:paraId="275CA7D8" w14:textId="77777777" w:rsidR="00607677" w:rsidRPr="00E751BD" w:rsidRDefault="00607677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DNA test</w:t>
            </w:r>
          </w:p>
          <w:p w14:paraId="1696C120" w14:textId="346A4E78" w:rsidR="004800A3" w:rsidRPr="00E751BD" w:rsidRDefault="004800A3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PRCD</w:t>
            </w:r>
          </w:p>
          <w:p w14:paraId="1CF2E634" w14:textId="77777777" w:rsidR="00607677" w:rsidRPr="00E751BD" w:rsidRDefault="00607677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</w:tc>
        <w:tc>
          <w:tcPr>
            <w:tcW w:w="2075" w:type="dxa"/>
          </w:tcPr>
          <w:p w14:paraId="2D760C85" w14:textId="4B3E64FF" w:rsidR="00607677" w:rsidRPr="00E751BD" w:rsidRDefault="00D75DA5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</w:tr>
      <w:tr w:rsidR="005306CB" w14:paraId="009AF2F4" w14:textId="77777777" w:rsidTr="00E751BD">
        <w:trPr>
          <w:cantSplit/>
          <w:trHeight w:val="1134"/>
        </w:trPr>
        <w:tc>
          <w:tcPr>
            <w:tcW w:w="846" w:type="dxa"/>
            <w:vAlign w:val="center"/>
          </w:tcPr>
          <w:p w14:paraId="2E100BD7" w14:textId="2CAE7165" w:rsidR="005306CB" w:rsidRDefault="005306CB" w:rsidP="00607677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G</w:t>
            </w:r>
          </w:p>
        </w:tc>
        <w:tc>
          <w:tcPr>
            <w:tcW w:w="2075" w:type="dxa"/>
          </w:tcPr>
          <w:p w14:paraId="637D2166" w14:textId="6A180BF3" w:rsidR="005306CB" w:rsidRPr="00E751BD" w:rsidRDefault="00EF4407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  <w:vertAlign w:val="superscript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Retinální dysplazie</w:t>
            </w:r>
          </w:p>
          <w:p w14:paraId="63C794DB" w14:textId="3B77AF2E" w:rsidR="00EF4407" w:rsidRPr="00E751BD" w:rsidRDefault="00EF4407" w:rsidP="00E751BD">
            <w:pPr>
              <w:pStyle w:val="Odstavecseseznamem"/>
              <w:numPr>
                <w:ilvl w:val="0"/>
                <w:numId w:val="4"/>
              </w:numPr>
              <w:ind w:left="360"/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proofErr w:type="spellStart"/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folds</w:t>
            </w:r>
            <w:proofErr w:type="spellEnd"/>
          </w:p>
          <w:p w14:paraId="218D5108" w14:textId="77777777" w:rsidR="00BC0E52" w:rsidRPr="00E751BD" w:rsidRDefault="00BC0E52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0F629926" w14:textId="77777777" w:rsidR="009D67E2" w:rsidRPr="00E751BD" w:rsidRDefault="009D67E2" w:rsidP="00E751BD">
            <w:pPr>
              <w:pStyle w:val="Odstavecseseznamem"/>
              <w:ind w:left="0"/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38A2FBF7" w14:textId="1918DD05" w:rsidR="00BC0E52" w:rsidRPr="00E751BD" w:rsidRDefault="00BC0E52" w:rsidP="00E751BD">
            <w:pPr>
              <w:pStyle w:val="Odstavecseseznamem"/>
              <w:numPr>
                <w:ilvl w:val="0"/>
                <w:numId w:val="4"/>
              </w:numPr>
              <w:ind w:left="360"/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totální</w:t>
            </w:r>
          </w:p>
        </w:tc>
        <w:tc>
          <w:tcPr>
            <w:tcW w:w="2075" w:type="dxa"/>
          </w:tcPr>
          <w:p w14:paraId="1F833482" w14:textId="77777777" w:rsidR="00197DBC" w:rsidRDefault="00197DBC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28E42BB7" w14:textId="77777777" w:rsidR="00E751BD" w:rsidRDefault="00E751BD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11940B0F" w14:textId="77777777" w:rsidR="00E751BD" w:rsidRDefault="00E751BD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75C9240F" w14:textId="77777777" w:rsidR="00E751BD" w:rsidRDefault="00E751BD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09E6FB48" w14:textId="77777777" w:rsidR="00E751BD" w:rsidRPr="00E751BD" w:rsidRDefault="00E751BD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5FA909CC" w14:textId="1651D332" w:rsidR="005306CB" w:rsidRPr="00E751BD" w:rsidRDefault="00197DBC" w:rsidP="00E751BD">
            <w:pPr>
              <w:pStyle w:val="Odstavecseseznamem"/>
              <w:numPr>
                <w:ilvl w:val="0"/>
                <w:numId w:val="5"/>
              </w:num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Kongenitální slepota pro úplné odchlípení sítnice</w:t>
            </w:r>
            <w:r w:rsidR="004800A3" w:rsidRPr="00E751BD">
              <w:rPr>
                <w:rFonts w:ascii="Microsoft Sans Serif" w:hAnsi="Microsoft Sans Serif" w:cs="Microsoft Sans Serif"/>
                <w:sz w:val="22"/>
                <w:szCs w:val="22"/>
              </w:rPr>
              <w:t xml:space="preserve"> od 6 týdnů věku</w:t>
            </w:r>
          </w:p>
        </w:tc>
        <w:tc>
          <w:tcPr>
            <w:tcW w:w="2075" w:type="dxa"/>
          </w:tcPr>
          <w:p w14:paraId="09B32840" w14:textId="77777777" w:rsidR="00E751BD" w:rsidRPr="00E751BD" w:rsidRDefault="00E751BD" w:rsidP="00E751BD">
            <w:pPr>
              <w:ind w:left="360"/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7B339DF4" w14:textId="77777777" w:rsidR="00E751BD" w:rsidRPr="00E751BD" w:rsidRDefault="00E751BD" w:rsidP="00E751BD">
            <w:pPr>
              <w:ind w:left="360"/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2C4DF580" w14:textId="391BD127" w:rsidR="004800A3" w:rsidRPr="00E751BD" w:rsidRDefault="004800A3" w:rsidP="00E751BD">
            <w:pPr>
              <w:pStyle w:val="Odstavecseseznamem"/>
              <w:numPr>
                <w:ilvl w:val="0"/>
                <w:numId w:val="8"/>
              </w:num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  <w:p w14:paraId="3B28082E" w14:textId="77777777" w:rsidR="001F7BD5" w:rsidRPr="00E751BD" w:rsidRDefault="001F7BD5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4E8E4FE4" w14:textId="77777777" w:rsidR="00197DBC" w:rsidRPr="00E751BD" w:rsidRDefault="00197DBC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0537CD88" w14:textId="77777777" w:rsidR="005306CB" w:rsidRPr="00E751BD" w:rsidRDefault="00197DBC" w:rsidP="00E751BD">
            <w:pPr>
              <w:pStyle w:val="Odstavecseseznamem"/>
              <w:numPr>
                <w:ilvl w:val="0"/>
                <w:numId w:val="6"/>
              </w:num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X-</w:t>
            </w:r>
            <w:proofErr w:type="spellStart"/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linked</w:t>
            </w:r>
            <w:proofErr w:type="spellEnd"/>
          </w:p>
          <w:p w14:paraId="30637A27" w14:textId="33B57A48" w:rsidR="004800A3" w:rsidRPr="00E751BD" w:rsidRDefault="004800A3" w:rsidP="00E751BD">
            <w:pPr>
              <w:pStyle w:val="Odstavecseseznamem"/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DNA test</w:t>
            </w:r>
          </w:p>
          <w:p w14:paraId="72E9B37E" w14:textId="21385D59" w:rsidR="004800A3" w:rsidRPr="00E751BD" w:rsidRDefault="004800A3" w:rsidP="00E751BD">
            <w:pPr>
              <w:pStyle w:val="Odstavecseseznamem"/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NDP</w:t>
            </w:r>
          </w:p>
        </w:tc>
        <w:tc>
          <w:tcPr>
            <w:tcW w:w="2075" w:type="dxa"/>
          </w:tcPr>
          <w:p w14:paraId="701B13A3" w14:textId="77777777" w:rsidR="00E751BD" w:rsidRDefault="00E751BD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33AB2FF3" w14:textId="77777777" w:rsidR="00E751BD" w:rsidRDefault="00E751BD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5187A9BD" w14:textId="59CD4A60" w:rsidR="00C22AFB" w:rsidRPr="00E751BD" w:rsidRDefault="00C22AFB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  <w:vertAlign w:val="superscript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Chov na zvážení</w:t>
            </w:r>
          </w:p>
          <w:p w14:paraId="5E732045" w14:textId="77777777" w:rsidR="00197DBC" w:rsidRPr="00E751BD" w:rsidRDefault="00197DBC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60425F69" w14:textId="77777777" w:rsidR="00F04902" w:rsidRPr="00E751BD" w:rsidRDefault="00F04902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290EE06B" w14:textId="77777777" w:rsidR="00F04902" w:rsidRPr="00E751BD" w:rsidRDefault="00F04902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0A97E78E" w14:textId="0B5BA237" w:rsidR="00197DBC" w:rsidRPr="00E751BD" w:rsidRDefault="00D75DA5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</w:tr>
      <w:tr w:rsidR="005306CB" w14:paraId="32133D4D" w14:textId="77777777" w:rsidTr="00E751BD">
        <w:trPr>
          <w:cantSplit/>
          <w:trHeight w:val="1134"/>
        </w:trPr>
        <w:tc>
          <w:tcPr>
            <w:tcW w:w="846" w:type="dxa"/>
            <w:vAlign w:val="center"/>
          </w:tcPr>
          <w:p w14:paraId="06BD8967" w14:textId="3B40F41A" w:rsidR="005306CB" w:rsidRDefault="005306CB" w:rsidP="00607677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H</w:t>
            </w:r>
          </w:p>
        </w:tc>
        <w:tc>
          <w:tcPr>
            <w:tcW w:w="2075" w:type="dxa"/>
          </w:tcPr>
          <w:p w14:paraId="28F9A956" w14:textId="5784ACFD" w:rsidR="008A2A0A" w:rsidRPr="00E751BD" w:rsidRDefault="00E751BD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22"/>
              </w:rPr>
              <w:t>R</w:t>
            </w:r>
            <w:r w:rsidR="004D10F6" w:rsidRPr="00E751BD">
              <w:rPr>
                <w:rFonts w:ascii="Microsoft Sans Serif" w:hAnsi="Microsoft Sans Serif" w:cs="Microsoft Sans Serif"/>
                <w:sz w:val="22"/>
                <w:szCs w:val="22"/>
              </w:rPr>
              <w:t>etin</w:t>
            </w:r>
            <w:r w:rsidR="008A2A0A" w:rsidRPr="00E751BD">
              <w:rPr>
                <w:rFonts w:ascii="Microsoft Sans Serif" w:hAnsi="Microsoft Sans Serif" w:cs="Microsoft Sans Serif"/>
                <w:sz w:val="22"/>
                <w:szCs w:val="22"/>
              </w:rPr>
              <w:t>ální pigmentová dystrofie</w:t>
            </w:r>
          </w:p>
          <w:p w14:paraId="304CE2F3" w14:textId="5420E85B" w:rsidR="005306CB" w:rsidRPr="00E751BD" w:rsidRDefault="004D10F6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  <w:vertAlign w:val="superscript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(RPED)</w:t>
            </w:r>
          </w:p>
        </w:tc>
        <w:tc>
          <w:tcPr>
            <w:tcW w:w="2075" w:type="dxa"/>
          </w:tcPr>
          <w:p w14:paraId="10AB5667" w14:textId="4931C400" w:rsidR="00D75DA5" w:rsidRPr="00E751BD" w:rsidRDefault="00D75DA5" w:rsidP="00E751BD">
            <w:pPr>
              <w:jc w:val="center"/>
              <w:rPr>
                <w:rFonts w:ascii="Microsoft Sans Serif" w:hAnsi="Microsoft Sans Serif" w:cs="Microsoft Sans Serif"/>
                <w:color w:val="FF0000"/>
                <w:sz w:val="22"/>
                <w:szCs w:val="22"/>
              </w:rPr>
            </w:pPr>
          </w:p>
        </w:tc>
        <w:tc>
          <w:tcPr>
            <w:tcW w:w="2075" w:type="dxa"/>
          </w:tcPr>
          <w:p w14:paraId="181E63E5" w14:textId="5A96EA18" w:rsidR="005306CB" w:rsidRPr="00E751BD" w:rsidRDefault="008A2A0A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2075" w:type="dxa"/>
          </w:tcPr>
          <w:p w14:paraId="60EAFDB0" w14:textId="7C290364" w:rsidR="00DC076D" w:rsidRPr="00E751BD" w:rsidRDefault="00D75DA5" w:rsidP="00E751BD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E751BD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</w:tr>
    </w:tbl>
    <w:p w14:paraId="133789D8" w14:textId="555F08EA" w:rsidR="006A6FB0" w:rsidRPr="006A6FB0" w:rsidRDefault="006A6FB0" w:rsidP="00087C7D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6A6FB0" w:rsidRPr="006A6FB0" w:rsidSect="000972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62704" w14:textId="77777777" w:rsidR="00573443" w:rsidRDefault="00573443" w:rsidP="000972EF">
      <w:pPr>
        <w:spacing w:after="0" w:line="240" w:lineRule="auto"/>
      </w:pPr>
      <w:r>
        <w:separator/>
      </w:r>
    </w:p>
  </w:endnote>
  <w:endnote w:type="continuationSeparator" w:id="0">
    <w:p w14:paraId="389CB0FC" w14:textId="77777777" w:rsidR="00573443" w:rsidRDefault="00573443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ED36E" w14:textId="77777777" w:rsidR="00573443" w:rsidRDefault="00573443" w:rsidP="000972EF">
      <w:pPr>
        <w:spacing w:after="0" w:line="240" w:lineRule="auto"/>
      </w:pPr>
      <w:r>
        <w:separator/>
      </w:r>
    </w:p>
  </w:footnote>
  <w:footnote w:type="continuationSeparator" w:id="0">
    <w:p w14:paraId="3D76C861" w14:textId="77777777" w:rsidR="00573443" w:rsidRDefault="00573443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D0AFF"/>
    <w:multiLevelType w:val="hybridMultilevel"/>
    <w:tmpl w:val="822A2BE8"/>
    <w:lvl w:ilvl="0" w:tplc="CF241574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DD4034"/>
    <w:multiLevelType w:val="hybridMultilevel"/>
    <w:tmpl w:val="2730B65C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C68D3"/>
    <w:multiLevelType w:val="hybridMultilevel"/>
    <w:tmpl w:val="6790638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D5802"/>
    <w:multiLevelType w:val="hybridMultilevel"/>
    <w:tmpl w:val="CCA2D750"/>
    <w:lvl w:ilvl="0" w:tplc="C46E3736">
      <w:start w:val="1"/>
      <w:numFmt w:val="decimal"/>
      <w:lvlText w:val="%1-"/>
      <w:lvlJc w:val="left"/>
      <w:pPr>
        <w:ind w:left="92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1F46B3"/>
    <w:multiLevelType w:val="hybridMultilevel"/>
    <w:tmpl w:val="A50427E4"/>
    <w:lvl w:ilvl="0" w:tplc="C4045948">
      <w:start w:val="1"/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A40C1"/>
    <w:multiLevelType w:val="hybridMultilevel"/>
    <w:tmpl w:val="38AC799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B93A4E"/>
    <w:multiLevelType w:val="hybridMultilevel"/>
    <w:tmpl w:val="267CBDCC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E74932"/>
    <w:multiLevelType w:val="hybridMultilevel"/>
    <w:tmpl w:val="D80AA4DC"/>
    <w:lvl w:ilvl="0" w:tplc="88E41F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73796832">
    <w:abstractNumId w:val="0"/>
  </w:num>
  <w:num w:numId="2" w16cid:durableId="206111592">
    <w:abstractNumId w:val="4"/>
  </w:num>
  <w:num w:numId="3" w16cid:durableId="154146106">
    <w:abstractNumId w:val="3"/>
  </w:num>
  <w:num w:numId="4" w16cid:durableId="389695997">
    <w:abstractNumId w:val="7"/>
  </w:num>
  <w:num w:numId="5" w16cid:durableId="377903767">
    <w:abstractNumId w:val="6"/>
  </w:num>
  <w:num w:numId="6" w16cid:durableId="677730943">
    <w:abstractNumId w:val="1"/>
  </w:num>
  <w:num w:numId="7" w16cid:durableId="353774472">
    <w:abstractNumId w:val="2"/>
  </w:num>
  <w:num w:numId="8" w16cid:durableId="15714291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03A13"/>
    <w:rsid w:val="00015F0D"/>
    <w:rsid w:val="0002084A"/>
    <w:rsid w:val="000266F6"/>
    <w:rsid w:val="00046D70"/>
    <w:rsid w:val="00087C7D"/>
    <w:rsid w:val="000972EF"/>
    <w:rsid w:val="000A0E33"/>
    <w:rsid w:val="000B730C"/>
    <w:rsid w:val="000C75CB"/>
    <w:rsid w:val="000D12DB"/>
    <w:rsid w:val="00161F3B"/>
    <w:rsid w:val="00197DBC"/>
    <w:rsid w:val="001C45D6"/>
    <w:rsid w:val="001D07F9"/>
    <w:rsid w:val="001F7BD5"/>
    <w:rsid w:val="00207864"/>
    <w:rsid w:val="00210263"/>
    <w:rsid w:val="002119D7"/>
    <w:rsid w:val="002206AC"/>
    <w:rsid w:val="00285857"/>
    <w:rsid w:val="002B0A83"/>
    <w:rsid w:val="002B55A5"/>
    <w:rsid w:val="002B6324"/>
    <w:rsid w:val="002F063F"/>
    <w:rsid w:val="00334282"/>
    <w:rsid w:val="00384979"/>
    <w:rsid w:val="003A28C7"/>
    <w:rsid w:val="003A2D8D"/>
    <w:rsid w:val="003E4443"/>
    <w:rsid w:val="00402988"/>
    <w:rsid w:val="00435B25"/>
    <w:rsid w:val="004800A3"/>
    <w:rsid w:val="004A28CE"/>
    <w:rsid w:val="004C1DA7"/>
    <w:rsid w:val="004C62C2"/>
    <w:rsid w:val="004D10F6"/>
    <w:rsid w:val="004D29A5"/>
    <w:rsid w:val="00515347"/>
    <w:rsid w:val="005306CB"/>
    <w:rsid w:val="00531C47"/>
    <w:rsid w:val="0053265F"/>
    <w:rsid w:val="00542BF5"/>
    <w:rsid w:val="00566FBF"/>
    <w:rsid w:val="00573443"/>
    <w:rsid w:val="00607677"/>
    <w:rsid w:val="006163A4"/>
    <w:rsid w:val="00625CC5"/>
    <w:rsid w:val="00627D00"/>
    <w:rsid w:val="00655705"/>
    <w:rsid w:val="006A6FB0"/>
    <w:rsid w:val="006B08D6"/>
    <w:rsid w:val="006B3BA1"/>
    <w:rsid w:val="006C3FD2"/>
    <w:rsid w:val="007177D5"/>
    <w:rsid w:val="00757EFB"/>
    <w:rsid w:val="0076546F"/>
    <w:rsid w:val="007664E4"/>
    <w:rsid w:val="0078175E"/>
    <w:rsid w:val="00792B09"/>
    <w:rsid w:val="007A315C"/>
    <w:rsid w:val="007D4C9E"/>
    <w:rsid w:val="00865185"/>
    <w:rsid w:val="00871D34"/>
    <w:rsid w:val="00880491"/>
    <w:rsid w:val="00886242"/>
    <w:rsid w:val="008A2A0A"/>
    <w:rsid w:val="008C59F4"/>
    <w:rsid w:val="008D4636"/>
    <w:rsid w:val="008E0AEB"/>
    <w:rsid w:val="008F46EB"/>
    <w:rsid w:val="00901F10"/>
    <w:rsid w:val="00962C64"/>
    <w:rsid w:val="009B6A84"/>
    <w:rsid w:val="009D67E2"/>
    <w:rsid w:val="009F053C"/>
    <w:rsid w:val="00A1193A"/>
    <w:rsid w:val="00A317E5"/>
    <w:rsid w:val="00A5500A"/>
    <w:rsid w:val="00AA4876"/>
    <w:rsid w:val="00AB2D13"/>
    <w:rsid w:val="00AC272C"/>
    <w:rsid w:val="00AE6040"/>
    <w:rsid w:val="00B238FE"/>
    <w:rsid w:val="00B50801"/>
    <w:rsid w:val="00BB3ED7"/>
    <w:rsid w:val="00BB3FCB"/>
    <w:rsid w:val="00BC0E52"/>
    <w:rsid w:val="00BF3132"/>
    <w:rsid w:val="00C01999"/>
    <w:rsid w:val="00C13DEF"/>
    <w:rsid w:val="00C208F7"/>
    <w:rsid w:val="00C22AFB"/>
    <w:rsid w:val="00C36439"/>
    <w:rsid w:val="00C945BB"/>
    <w:rsid w:val="00CC3215"/>
    <w:rsid w:val="00CC4D8D"/>
    <w:rsid w:val="00CC5073"/>
    <w:rsid w:val="00CC7E23"/>
    <w:rsid w:val="00CD0066"/>
    <w:rsid w:val="00CE5A37"/>
    <w:rsid w:val="00CE6406"/>
    <w:rsid w:val="00CF199B"/>
    <w:rsid w:val="00D44EA3"/>
    <w:rsid w:val="00D556FE"/>
    <w:rsid w:val="00D75DA5"/>
    <w:rsid w:val="00DC076D"/>
    <w:rsid w:val="00DF609E"/>
    <w:rsid w:val="00E34228"/>
    <w:rsid w:val="00E751BD"/>
    <w:rsid w:val="00E80192"/>
    <w:rsid w:val="00EF2370"/>
    <w:rsid w:val="00EF4407"/>
    <w:rsid w:val="00F04902"/>
    <w:rsid w:val="00F4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087C7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37</TotalTime>
  <Pages>2</Pages>
  <Words>148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10</cp:revision>
  <dcterms:created xsi:type="dcterms:W3CDTF">2025-01-01T09:25:00Z</dcterms:created>
  <dcterms:modified xsi:type="dcterms:W3CDTF">2025-04-19T05:01:00Z</dcterms:modified>
</cp:coreProperties>
</file>